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22BFF">
        <w:rPr>
          <w:rFonts w:cs="Arial"/>
          <w:b/>
          <w:caps/>
          <w:sz w:val="28"/>
          <w:szCs w:val="28"/>
        </w:rPr>
        <w:t>1</w:t>
      </w:r>
      <w:r w:rsidR="001540CC">
        <w:rPr>
          <w:rFonts w:cs="Arial"/>
          <w:b/>
          <w:caps/>
          <w:sz w:val="28"/>
          <w:szCs w:val="28"/>
        </w:rPr>
        <w:t>240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55DA9" w:rsidP="00755DA9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Ao Prefeito, para que faça um estudo de viabilidade para que seja asfaltada a Rua São Vitorino, bem como as ruas do entorno, no Jardim Santa Maria</w:t>
            </w:r>
            <w:r w:rsidR="00584E86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</w:t>
      </w:r>
      <w:r w:rsidR="001B649B">
        <w:rPr>
          <w:rFonts w:cs="Arial"/>
        </w:rPr>
        <w:t xml:space="preserve"> as</w:t>
      </w:r>
      <w:r w:rsidR="001C7A18">
        <w:rPr>
          <w:rFonts w:cs="Arial"/>
        </w:rPr>
        <w:t xml:space="preserve"> providências cabíveis</w:t>
      </w:r>
      <w:r w:rsidR="006C24BD">
        <w:rPr>
          <w:rFonts w:cs="Arial"/>
        </w:rPr>
        <w:t xml:space="preserve"> visando à realização de </w:t>
      </w:r>
      <w:r w:rsidR="006C24BD" w:rsidRPr="006C24BD">
        <w:rPr>
          <w:rFonts w:cs="Arial"/>
        </w:rPr>
        <w:t>um estudo de viabilidade para que seja asfaltada a Rua São Vitorino, bem como as ruas do entorno, no Jardim Santa Maria</w:t>
      </w:r>
      <w:r w:rsidR="008728A8">
        <w:rPr>
          <w:rFonts w:cs="Arial"/>
        </w:rPr>
        <w:t>.</w:t>
      </w:r>
    </w:p>
    <w:p w:rsidR="00B05CE8" w:rsidRDefault="00287DFD" w:rsidP="001772C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87DFD">
        <w:rPr>
          <w:rFonts w:cs="Arial"/>
        </w:rPr>
        <w:t xml:space="preserve">Conforme solicitações dos moradores da região, a </w:t>
      </w:r>
      <w:r w:rsidR="004A16DD">
        <w:rPr>
          <w:rFonts w:cs="Arial"/>
        </w:rPr>
        <w:t xml:space="preserve">referida </w:t>
      </w:r>
      <w:r w:rsidRPr="00287DFD">
        <w:rPr>
          <w:rFonts w:cs="Arial"/>
        </w:rPr>
        <w:t xml:space="preserve">via possui paralelepípedos antigos, </w:t>
      </w:r>
      <w:r w:rsidR="00600342">
        <w:rPr>
          <w:rFonts w:cs="Arial"/>
        </w:rPr>
        <w:t xml:space="preserve">e </w:t>
      </w:r>
      <w:r w:rsidRPr="00287DFD">
        <w:rPr>
          <w:rFonts w:cs="Arial"/>
        </w:rPr>
        <w:t>em alguns pontos afundados, podendo causar quedas dos munícipes</w:t>
      </w:r>
      <w:r w:rsidR="00600342">
        <w:rPr>
          <w:rFonts w:cs="Arial"/>
        </w:rPr>
        <w:t xml:space="preserve"> e,</w:t>
      </w:r>
      <w:r w:rsidRPr="00287DFD">
        <w:rPr>
          <w:rFonts w:cs="Arial"/>
        </w:rPr>
        <w:t xml:space="preserve"> assim, </w:t>
      </w:r>
      <w:r w:rsidR="006165FD" w:rsidRPr="00287DFD">
        <w:rPr>
          <w:rFonts w:cs="Arial"/>
        </w:rPr>
        <w:t>colocando</w:t>
      </w:r>
      <w:r w:rsidR="006165FD" w:rsidRPr="00287DFD">
        <w:rPr>
          <w:rFonts w:cs="Arial"/>
        </w:rPr>
        <w:t xml:space="preserve"> </w:t>
      </w:r>
      <w:r w:rsidRPr="00287DFD">
        <w:rPr>
          <w:rFonts w:cs="Arial"/>
        </w:rPr>
        <w:t>vidas em risco</w:t>
      </w:r>
      <w:r w:rsidR="00D67AC4"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  <w:bookmarkStart w:id="0" w:name="_GoBack"/>
      <w:bookmarkEnd w:id="0"/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45614C">
        <w:rPr>
          <w:rFonts w:cs="Arial"/>
        </w:rPr>
        <w:t>1</w:t>
      </w:r>
      <w:r w:rsidR="0085126C">
        <w:rPr>
          <w:rFonts w:cs="Arial"/>
        </w:rPr>
        <w:t>2</w:t>
      </w:r>
      <w:r w:rsidR="000D74F5">
        <w:rPr>
          <w:rFonts w:cs="Arial"/>
        </w:rPr>
        <w:t xml:space="preserve"> de </w:t>
      </w:r>
      <w:r w:rsidR="0045614C">
        <w:rPr>
          <w:rFonts w:cs="Arial"/>
        </w:rPr>
        <w:t>maio</w:t>
      </w:r>
      <w:r w:rsidR="000D74F5">
        <w:rPr>
          <w:rFonts w:cs="Arial"/>
        </w:rPr>
        <w:t xml:space="preserve">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Pr="005D429C" w:rsidRDefault="00584E86" w:rsidP="00584E86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584E86" w:rsidRPr="005D429C" w:rsidRDefault="00584E86" w:rsidP="00584E86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PSDB</w:t>
      </w:r>
    </w:p>
    <w:p w:rsidR="0066207E" w:rsidRDefault="00584E86" w:rsidP="0045614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</w:p>
    <w:sectPr w:rsidR="0066207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096" w:rsidRDefault="00E20096">
      <w:r>
        <w:separator/>
      </w:r>
    </w:p>
  </w:endnote>
  <w:endnote w:type="continuationSeparator" w:id="0">
    <w:p w:rsidR="00E20096" w:rsidRDefault="00E20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096" w:rsidRDefault="00E20096">
      <w:r>
        <w:separator/>
      </w:r>
    </w:p>
  </w:footnote>
  <w:footnote w:type="continuationSeparator" w:id="0">
    <w:p w:rsidR="00E20096" w:rsidRDefault="00E200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5C6657">
      <w:rPr>
        <w:rFonts w:cs="Arial"/>
        <w:b/>
        <w:sz w:val="20"/>
        <w:szCs w:val="20"/>
        <w:u w:val="single"/>
      </w:rPr>
      <w:t>1032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342349">
      <w:rPr>
        <w:rFonts w:cs="Arial"/>
        <w:b/>
        <w:sz w:val="20"/>
        <w:szCs w:val="20"/>
        <w:u w:val="single"/>
      </w:rPr>
      <w:t xml:space="preserve"> - Vereador Dr. Rodrigo Salomon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5614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5614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67C9E" w:rsidRDefault="00F67C9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2552B"/>
    <w:rsid w:val="00034A23"/>
    <w:rsid w:val="00043B26"/>
    <w:rsid w:val="00047EFF"/>
    <w:rsid w:val="00056288"/>
    <w:rsid w:val="00075794"/>
    <w:rsid w:val="000866C7"/>
    <w:rsid w:val="00086F0A"/>
    <w:rsid w:val="000921C3"/>
    <w:rsid w:val="00094490"/>
    <w:rsid w:val="000958D5"/>
    <w:rsid w:val="00097CAE"/>
    <w:rsid w:val="000C360E"/>
    <w:rsid w:val="000C5D2B"/>
    <w:rsid w:val="000D6D77"/>
    <w:rsid w:val="000D74F5"/>
    <w:rsid w:val="000E1192"/>
    <w:rsid w:val="000E4B8C"/>
    <w:rsid w:val="000F1C08"/>
    <w:rsid w:val="000F6251"/>
    <w:rsid w:val="00103135"/>
    <w:rsid w:val="00105522"/>
    <w:rsid w:val="00116AC8"/>
    <w:rsid w:val="00122BFF"/>
    <w:rsid w:val="00140991"/>
    <w:rsid w:val="0014591F"/>
    <w:rsid w:val="00150EE2"/>
    <w:rsid w:val="001540CC"/>
    <w:rsid w:val="001564C9"/>
    <w:rsid w:val="00172E81"/>
    <w:rsid w:val="00174232"/>
    <w:rsid w:val="001772CE"/>
    <w:rsid w:val="00181CD2"/>
    <w:rsid w:val="001840AD"/>
    <w:rsid w:val="001868A9"/>
    <w:rsid w:val="001A09F2"/>
    <w:rsid w:val="001B0773"/>
    <w:rsid w:val="001B649B"/>
    <w:rsid w:val="001B6AF9"/>
    <w:rsid w:val="001C3E9C"/>
    <w:rsid w:val="001C48AC"/>
    <w:rsid w:val="001C7A18"/>
    <w:rsid w:val="001E01CA"/>
    <w:rsid w:val="001F13C3"/>
    <w:rsid w:val="001F33CF"/>
    <w:rsid w:val="00203D65"/>
    <w:rsid w:val="00204A6A"/>
    <w:rsid w:val="00204ED7"/>
    <w:rsid w:val="00212E2C"/>
    <w:rsid w:val="00215D43"/>
    <w:rsid w:val="00230859"/>
    <w:rsid w:val="00253C82"/>
    <w:rsid w:val="0025676E"/>
    <w:rsid w:val="00284653"/>
    <w:rsid w:val="00287DFD"/>
    <w:rsid w:val="002A63FE"/>
    <w:rsid w:val="002A7434"/>
    <w:rsid w:val="002B40CA"/>
    <w:rsid w:val="002C1100"/>
    <w:rsid w:val="002C4B2B"/>
    <w:rsid w:val="002C5C70"/>
    <w:rsid w:val="002D24ED"/>
    <w:rsid w:val="002D2F04"/>
    <w:rsid w:val="002D3D9E"/>
    <w:rsid w:val="002F02DB"/>
    <w:rsid w:val="002F11FD"/>
    <w:rsid w:val="0030168E"/>
    <w:rsid w:val="003056C1"/>
    <w:rsid w:val="00310011"/>
    <w:rsid w:val="00311186"/>
    <w:rsid w:val="00317C1A"/>
    <w:rsid w:val="00323F0F"/>
    <w:rsid w:val="00331755"/>
    <w:rsid w:val="00342349"/>
    <w:rsid w:val="00347D5E"/>
    <w:rsid w:val="003638CC"/>
    <w:rsid w:val="003719BE"/>
    <w:rsid w:val="003765B9"/>
    <w:rsid w:val="003770FF"/>
    <w:rsid w:val="00381797"/>
    <w:rsid w:val="003846C7"/>
    <w:rsid w:val="003848C4"/>
    <w:rsid w:val="00385370"/>
    <w:rsid w:val="00397FF3"/>
    <w:rsid w:val="003A77BE"/>
    <w:rsid w:val="003B3963"/>
    <w:rsid w:val="003B5A4A"/>
    <w:rsid w:val="003D7AA9"/>
    <w:rsid w:val="003E188F"/>
    <w:rsid w:val="003F427F"/>
    <w:rsid w:val="00406B4C"/>
    <w:rsid w:val="00412795"/>
    <w:rsid w:val="00417100"/>
    <w:rsid w:val="0043610D"/>
    <w:rsid w:val="00436B1E"/>
    <w:rsid w:val="00451BDA"/>
    <w:rsid w:val="0045614C"/>
    <w:rsid w:val="004566AD"/>
    <w:rsid w:val="0048402E"/>
    <w:rsid w:val="004846B1"/>
    <w:rsid w:val="00487D64"/>
    <w:rsid w:val="00493115"/>
    <w:rsid w:val="004A16DD"/>
    <w:rsid w:val="004B16D7"/>
    <w:rsid w:val="004B69C5"/>
    <w:rsid w:val="004C2C30"/>
    <w:rsid w:val="004C6C78"/>
    <w:rsid w:val="004D32C5"/>
    <w:rsid w:val="004E06ED"/>
    <w:rsid w:val="004E46DA"/>
    <w:rsid w:val="004E60A1"/>
    <w:rsid w:val="004F05AE"/>
    <w:rsid w:val="004F39E9"/>
    <w:rsid w:val="004F690D"/>
    <w:rsid w:val="004F6A11"/>
    <w:rsid w:val="00505357"/>
    <w:rsid w:val="00505FD8"/>
    <w:rsid w:val="005119A8"/>
    <w:rsid w:val="0051367E"/>
    <w:rsid w:val="0051495C"/>
    <w:rsid w:val="00524669"/>
    <w:rsid w:val="00533862"/>
    <w:rsid w:val="00540B1F"/>
    <w:rsid w:val="00564368"/>
    <w:rsid w:val="0056473F"/>
    <w:rsid w:val="00570D8A"/>
    <w:rsid w:val="005774FC"/>
    <w:rsid w:val="0058109A"/>
    <w:rsid w:val="005846A3"/>
    <w:rsid w:val="00584E86"/>
    <w:rsid w:val="005868AE"/>
    <w:rsid w:val="005A01D0"/>
    <w:rsid w:val="005A03FA"/>
    <w:rsid w:val="005A5305"/>
    <w:rsid w:val="005B3D21"/>
    <w:rsid w:val="005C3938"/>
    <w:rsid w:val="005C6657"/>
    <w:rsid w:val="005D5519"/>
    <w:rsid w:val="005D702D"/>
    <w:rsid w:val="005E138D"/>
    <w:rsid w:val="005E2769"/>
    <w:rsid w:val="00600342"/>
    <w:rsid w:val="006041AC"/>
    <w:rsid w:val="006165FD"/>
    <w:rsid w:val="00624472"/>
    <w:rsid w:val="00630874"/>
    <w:rsid w:val="00635F7E"/>
    <w:rsid w:val="0063780F"/>
    <w:rsid w:val="006426AE"/>
    <w:rsid w:val="00651B00"/>
    <w:rsid w:val="00652057"/>
    <w:rsid w:val="0066207E"/>
    <w:rsid w:val="006716CD"/>
    <w:rsid w:val="00674F7D"/>
    <w:rsid w:val="00681021"/>
    <w:rsid w:val="00682E6E"/>
    <w:rsid w:val="00690D1E"/>
    <w:rsid w:val="00691975"/>
    <w:rsid w:val="00691CF5"/>
    <w:rsid w:val="0069312F"/>
    <w:rsid w:val="00693521"/>
    <w:rsid w:val="00693707"/>
    <w:rsid w:val="00694D41"/>
    <w:rsid w:val="006A370D"/>
    <w:rsid w:val="006B0B8E"/>
    <w:rsid w:val="006B7B64"/>
    <w:rsid w:val="006C24BD"/>
    <w:rsid w:val="006C59BC"/>
    <w:rsid w:val="006D6F7D"/>
    <w:rsid w:val="006E6581"/>
    <w:rsid w:val="006E79D0"/>
    <w:rsid w:val="006E7E66"/>
    <w:rsid w:val="006F21EE"/>
    <w:rsid w:val="006F4E64"/>
    <w:rsid w:val="006F7B0A"/>
    <w:rsid w:val="00711DA0"/>
    <w:rsid w:val="00715F74"/>
    <w:rsid w:val="00725205"/>
    <w:rsid w:val="00725E66"/>
    <w:rsid w:val="007274B8"/>
    <w:rsid w:val="00727CDB"/>
    <w:rsid w:val="0073407F"/>
    <w:rsid w:val="007457BB"/>
    <w:rsid w:val="00755DA9"/>
    <w:rsid w:val="00760B49"/>
    <w:rsid w:val="00773805"/>
    <w:rsid w:val="00775A1B"/>
    <w:rsid w:val="0078021D"/>
    <w:rsid w:val="007838DC"/>
    <w:rsid w:val="00790509"/>
    <w:rsid w:val="00790911"/>
    <w:rsid w:val="007C6188"/>
    <w:rsid w:val="007D2A84"/>
    <w:rsid w:val="007D39FD"/>
    <w:rsid w:val="007D728C"/>
    <w:rsid w:val="007E3F69"/>
    <w:rsid w:val="007E45E6"/>
    <w:rsid w:val="007F75CA"/>
    <w:rsid w:val="0080197E"/>
    <w:rsid w:val="00804F23"/>
    <w:rsid w:val="00810024"/>
    <w:rsid w:val="00820C13"/>
    <w:rsid w:val="00833E7C"/>
    <w:rsid w:val="00843767"/>
    <w:rsid w:val="008474F2"/>
    <w:rsid w:val="0085126C"/>
    <w:rsid w:val="008549AF"/>
    <w:rsid w:val="00870972"/>
    <w:rsid w:val="008728A8"/>
    <w:rsid w:val="00876902"/>
    <w:rsid w:val="00877E50"/>
    <w:rsid w:val="00881A74"/>
    <w:rsid w:val="00883CBE"/>
    <w:rsid w:val="008909A4"/>
    <w:rsid w:val="008A0BA0"/>
    <w:rsid w:val="008A0EB2"/>
    <w:rsid w:val="008C33AB"/>
    <w:rsid w:val="008C72B7"/>
    <w:rsid w:val="008D0699"/>
    <w:rsid w:val="008F1E6B"/>
    <w:rsid w:val="008F7625"/>
    <w:rsid w:val="00922964"/>
    <w:rsid w:val="009561DE"/>
    <w:rsid w:val="009579A2"/>
    <w:rsid w:val="009768E6"/>
    <w:rsid w:val="009A2ABD"/>
    <w:rsid w:val="009B207E"/>
    <w:rsid w:val="009B32F8"/>
    <w:rsid w:val="009C6F58"/>
    <w:rsid w:val="009D0F6E"/>
    <w:rsid w:val="009D50D4"/>
    <w:rsid w:val="009D512F"/>
    <w:rsid w:val="009D6EE6"/>
    <w:rsid w:val="009E1F05"/>
    <w:rsid w:val="009E5B5D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3F9"/>
    <w:rsid w:val="00AE447C"/>
    <w:rsid w:val="00B05CE8"/>
    <w:rsid w:val="00B06B4B"/>
    <w:rsid w:val="00B10E9F"/>
    <w:rsid w:val="00B16C72"/>
    <w:rsid w:val="00B217B8"/>
    <w:rsid w:val="00B34959"/>
    <w:rsid w:val="00B43490"/>
    <w:rsid w:val="00B52AB1"/>
    <w:rsid w:val="00B57E0F"/>
    <w:rsid w:val="00B6426A"/>
    <w:rsid w:val="00B67EB4"/>
    <w:rsid w:val="00B74257"/>
    <w:rsid w:val="00B75CEF"/>
    <w:rsid w:val="00BA1565"/>
    <w:rsid w:val="00BB0AB4"/>
    <w:rsid w:val="00BB3F3E"/>
    <w:rsid w:val="00BC123C"/>
    <w:rsid w:val="00BC1543"/>
    <w:rsid w:val="00BC44DF"/>
    <w:rsid w:val="00BC58F1"/>
    <w:rsid w:val="00BD1F36"/>
    <w:rsid w:val="00BD3C47"/>
    <w:rsid w:val="00BE1B39"/>
    <w:rsid w:val="00BF791A"/>
    <w:rsid w:val="00C06926"/>
    <w:rsid w:val="00C06BEA"/>
    <w:rsid w:val="00C15545"/>
    <w:rsid w:val="00C36E68"/>
    <w:rsid w:val="00C41159"/>
    <w:rsid w:val="00C42806"/>
    <w:rsid w:val="00C44D39"/>
    <w:rsid w:val="00C45509"/>
    <w:rsid w:val="00C4757C"/>
    <w:rsid w:val="00C7080A"/>
    <w:rsid w:val="00C7096C"/>
    <w:rsid w:val="00C71EDF"/>
    <w:rsid w:val="00C75039"/>
    <w:rsid w:val="00C76263"/>
    <w:rsid w:val="00C94949"/>
    <w:rsid w:val="00CA3DE1"/>
    <w:rsid w:val="00CA759E"/>
    <w:rsid w:val="00CB2BAB"/>
    <w:rsid w:val="00CB45A8"/>
    <w:rsid w:val="00CC067E"/>
    <w:rsid w:val="00CC1F30"/>
    <w:rsid w:val="00CD06BD"/>
    <w:rsid w:val="00CD447B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7AC4"/>
    <w:rsid w:val="00D8365B"/>
    <w:rsid w:val="00DA186C"/>
    <w:rsid w:val="00DB23E5"/>
    <w:rsid w:val="00DB48F6"/>
    <w:rsid w:val="00DD024E"/>
    <w:rsid w:val="00DD5C1F"/>
    <w:rsid w:val="00DD7D6D"/>
    <w:rsid w:val="00DE209F"/>
    <w:rsid w:val="00DE23A3"/>
    <w:rsid w:val="00DE288B"/>
    <w:rsid w:val="00DE50DD"/>
    <w:rsid w:val="00DF3122"/>
    <w:rsid w:val="00E0249F"/>
    <w:rsid w:val="00E07978"/>
    <w:rsid w:val="00E11F92"/>
    <w:rsid w:val="00E14F37"/>
    <w:rsid w:val="00E20096"/>
    <w:rsid w:val="00E21B52"/>
    <w:rsid w:val="00E231D8"/>
    <w:rsid w:val="00E23349"/>
    <w:rsid w:val="00E3022D"/>
    <w:rsid w:val="00E37F46"/>
    <w:rsid w:val="00E51448"/>
    <w:rsid w:val="00E527D0"/>
    <w:rsid w:val="00E60781"/>
    <w:rsid w:val="00E66CFD"/>
    <w:rsid w:val="00E721EC"/>
    <w:rsid w:val="00E86C30"/>
    <w:rsid w:val="00E90791"/>
    <w:rsid w:val="00E90C30"/>
    <w:rsid w:val="00EB04D6"/>
    <w:rsid w:val="00EC4F8C"/>
    <w:rsid w:val="00ED0C83"/>
    <w:rsid w:val="00ED2065"/>
    <w:rsid w:val="00ED4D34"/>
    <w:rsid w:val="00F16F74"/>
    <w:rsid w:val="00F20E25"/>
    <w:rsid w:val="00F22FC9"/>
    <w:rsid w:val="00F27895"/>
    <w:rsid w:val="00F420E5"/>
    <w:rsid w:val="00F5150F"/>
    <w:rsid w:val="00F61A60"/>
    <w:rsid w:val="00F65C85"/>
    <w:rsid w:val="00F67C9E"/>
    <w:rsid w:val="00F707A7"/>
    <w:rsid w:val="00F73DA3"/>
    <w:rsid w:val="00FA09E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DB243-D6E7-439D-A2C3-22F14AA15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4</TotalTime>
  <Pages>1</Pages>
  <Words>127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20</cp:revision>
  <cp:lastPrinted>2020-03-16T12:28:00Z</cp:lastPrinted>
  <dcterms:created xsi:type="dcterms:W3CDTF">2021-05-10T19:23:00Z</dcterms:created>
  <dcterms:modified xsi:type="dcterms:W3CDTF">2021-05-10T19:26:00Z</dcterms:modified>
</cp:coreProperties>
</file>